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96" w:rsidRDefault="00C451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:rsidR="00096996" w:rsidRDefault="00C4512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96996" w:rsidRPr="00FE241F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96" w:rsidRDefault="00FE241F" w:rsidP="004C09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Update_</w:t>
            </w:r>
            <w:r w:rsidR="00C45120">
              <w:rPr>
                <w:i/>
                <w:sz w:val="14"/>
              </w:rPr>
              <w:t>PRD21-CDS-Form-v1.</w:t>
            </w:r>
            <w:r w:rsidR="00C45120">
              <w:rPr>
                <w:i/>
                <w:sz w:val="14"/>
                <w:lang w:val="en-US"/>
              </w:rPr>
              <w:t>3</w:t>
            </w:r>
            <w:r w:rsidR="00C45120">
              <w:rPr>
                <w:i/>
                <w:sz w:val="14"/>
              </w:rPr>
              <w:t>.0</w:t>
            </w:r>
          </w:p>
        </w:tc>
      </w:tr>
      <w:tr w:rsidR="00096996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96996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096996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096996" w:rsidRDefault="000969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1"/>
        <w:gridCol w:w="142"/>
        <w:gridCol w:w="1134"/>
        <w:gridCol w:w="283"/>
        <w:gridCol w:w="3119"/>
        <w:gridCol w:w="277"/>
        <w:gridCol w:w="2553"/>
        <w:gridCol w:w="146"/>
      </w:tblGrid>
      <w:tr w:rsidR="00096996" w:rsidTr="00A97D88">
        <w:trPr>
          <w:trHeight w:val="113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A97D88">
        <w:tc>
          <w:tcPr>
            <w:tcW w:w="2221" w:type="dxa"/>
            <w:tcBorders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1E3E" w:rsidTr="00A97D88">
        <w:tc>
          <w:tcPr>
            <w:tcW w:w="2221" w:type="dxa"/>
            <w:tcBorders>
              <w:left w:val="single" w:sz="4" w:space="0" w:color="auto"/>
            </w:tcBorders>
          </w:tcPr>
          <w:p w:rsidR="00EC1E3E" w:rsidRDefault="00EC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C1E3E" w:rsidRDefault="00EC1E3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C1E3E" w:rsidRPr="00A97D88" w:rsidRDefault="00EC1E3E" w:rsidP="00A97D88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50C16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C0E" w:rsidRPr="00A97D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C4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A97D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C5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A97D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C6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A97D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C7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i/>
                <w:noProof/>
              </w:rPr>
              <w:t>Affected Release: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6310D" w:rsidRPr="00A97D88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el-17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6310D" w:rsidRPr="00A97D88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el-18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09F9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F47D2" w:rsidTr="00A97D88"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47D2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A97D88">
        <w:tc>
          <w:tcPr>
            <w:tcW w:w="349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A97D88">
        <w:tc>
          <w:tcPr>
            <w:tcW w:w="2221" w:type="dxa"/>
            <w:tcBorders>
              <w:lef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A97D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  <w:bookmarkStart w:id="1" w:name="_GoBack"/>
            <w:bookmarkEnd w:id="1"/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A97D88">
        <w:tc>
          <w:tcPr>
            <w:tcW w:w="349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A97D88"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96996" w:rsidRDefault="00096996">
      <w:pPr>
        <w:pStyle w:val="CRCoverPage"/>
        <w:rPr>
          <w:lang w:val="en-US"/>
        </w:rPr>
      </w:pP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 w:rsidR="00FE241F">
        <w:rPr>
          <w:i/>
          <w:iCs/>
          <w:color w:val="FF0000"/>
          <w:lang w:val="en-US"/>
        </w:rPr>
        <w:t>5</w:t>
      </w:r>
      <w:r w:rsidR="00FE241F">
        <w:rPr>
          <w:rFonts w:asciiTheme="minorEastAsia" w:eastAsiaTheme="minorEastAsia" w:hAnsiTheme="minorEastAsia" w:hint="eastAsia"/>
          <w:i/>
          <w:iCs/>
          <w:color w:val="FF0000"/>
          <w:lang w:val="en-US" w:eastAsia="zh-CN"/>
        </w:rPr>
        <w:t>G</w:t>
      </w:r>
      <w:r w:rsidR="00FE241F">
        <w:rPr>
          <w:rFonts w:asciiTheme="minorEastAsia" w:eastAsiaTheme="minorEastAsia" w:hAnsiTheme="minorEastAsia"/>
          <w:i/>
          <w:iCs/>
          <w:color w:val="FF0000"/>
          <w:lang w:val="en-US" w:eastAsia="zh-CN"/>
        </w:rPr>
        <w:t xml:space="preserve"> NR CADC specific configurations including </w:t>
      </w:r>
      <w:r>
        <w:rPr>
          <w:i/>
          <w:iCs/>
          <w:color w:val="FF0000"/>
          <w:lang w:val="en-US"/>
        </w:rPr>
        <w:t>NR CA, NR-DC, NR SUL, NE-DC or EN-DC configurations.</w:t>
      </w:r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configurations if the CDS is for V2X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4C09F9" w:rsidRDefault="004C09F9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Release": Tick the impacted release for the configuration.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lastRenderedPageBreak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96996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667" w:rsidRDefault="009D1667">
      <w:pPr>
        <w:spacing w:after="0"/>
      </w:pPr>
      <w:r>
        <w:separator/>
      </w:r>
    </w:p>
  </w:endnote>
  <w:endnote w:type="continuationSeparator" w:id="0">
    <w:p w:rsidR="009D1667" w:rsidRDefault="009D16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C4512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667" w:rsidRDefault="009D1667">
      <w:pPr>
        <w:spacing w:after="0"/>
      </w:pPr>
      <w:r>
        <w:separator/>
      </w:r>
    </w:p>
  </w:footnote>
  <w:footnote w:type="continuationSeparator" w:id="0">
    <w:p w:rsidR="009D1667" w:rsidRDefault="009D16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096996">
    <w:pPr>
      <w:pStyle w:val="af3"/>
    </w:pPr>
  </w:p>
  <w:p w:rsidR="00096996" w:rsidRDefault="0009699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575"/>
    <w:rsid w:val="00096996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C0E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310D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47D2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9F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6D9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5FBD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C16"/>
    <w:rsid w:val="00651FF8"/>
    <w:rsid w:val="00657C6D"/>
    <w:rsid w:val="006604C1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590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0EC8"/>
    <w:rsid w:val="0079214A"/>
    <w:rsid w:val="00792622"/>
    <w:rsid w:val="00797BB2"/>
    <w:rsid w:val="007A42AB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4CE2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1667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97D88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2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681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1E3E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41F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8C9A5-A6E6-4391-B147-B0F72FC4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71EBED-8C85-4ABC-9FB9-39794633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397</Words>
  <Characters>2264</Characters>
  <Application>Microsoft Office Word</Application>
  <DocSecurity>0</DocSecurity>
  <Lines>18</Lines>
  <Paragraphs>5</Paragraphs>
  <ScaleCrop>false</ScaleCrop>
  <Company>ETSI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12</cp:revision>
  <cp:lastPrinted>2020-02-05T15:54:00Z</cp:lastPrinted>
  <dcterms:created xsi:type="dcterms:W3CDTF">2023-02-10T06:41:00Z</dcterms:created>
  <dcterms:modified xsi:type="dcterms:W3CDTF">2023-02-11T16:20:00Z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